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CE" w:rsidRDefault="002959CE" w:rsidP="003D01A8">
      <w:pPr>
        <w:pStyle w:val="Heading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2959CE" w:rsidRDefault="002959CE" w:rsidP="003D01A8">
      <w:pPr>
        <w:rPr>
          <w:sz w:val="28"/>
          <w:szCs w:val="28"/>
        </w:rPr>
      </w:pPr>
    </w:p>
    <w:p w:rsidR="002959CE" w:rsidRDefault="002959CE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2959CE" w:rsidRDefault="002959CE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2959CE" w:rsidRDefault="002959CE" w:rsidP="003D01A8">
      <w:pPr>
        <w:pStyle w:val="Heading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2959CE" w:rsidRDefault="002959CE" w:rsidP="003D01A8">
      <w:pPr>
        <w:jc w:val="center"/>
        <w:rPr>
          <w:b/>
          <w:bCs/>
          <w:sz w:val="28"/>
          <w:szCs w:val="28"/>
        </w:rPr>
      </w:pPr>
    </w:p>
    <w:p w:rsidR="002959CE" w:rsidRDefault="002959CE" w:rsidP="00C56E75">
      <w:pPr>
        <w:tabs>
          <w:tab w:val="left" w:pos="6840"/>
        </w:tabs>
        <w:jc w:val="center"/>
        <w:rPr>
          <w:b/>
          <w:bCs/>
          <w:sz w:val="28"/>
          <w:szCs w:val="28"/>
        </w:rPr>
      </w:pPr>
      <w:r w:rsidRPr="00BC4A90">
        <w:rPr>
          <w:b/>
          <w:bCs/>
          <w:sz w:val="28"/>
          <w:szCs w:val="28"/>
        </w:rPr>
        <w:t xml:space="preserve">Восемьдесят </w:t>
      </w:r>
      <w:r>
        <w:rPr>
          <w:b/>
          <w:bCs/>
          <w:sz w:val="28"/>
          <w:szCs w:val="28"/>
        </w:rPr>
        <w:t>шестое</w:t>
      </w:r>
      <w:r w:rsidRPr="00BC4A90">
        <w:rPr>
          <w:b/>
          <w:bCs/>
          <w:sz w:val="28"/>
          <w:szCs w:val="28"/>
        </w:rPr>
        <w:t xml:space="preserve"> заседание</w:t>
      </w:r>
    </w:p>
    <w:p w:rsidR="002959CE" w:rsidRDefault="002959CE" w:rsidP="003D01A8">
      <w:pPr>
        <w:jc w:val="center"/>
        <w:rPr>
          <w:b/>
          <w:bCs/>
          <w:sz w:val="28"/>
          <w:szCs w:val="28"/>
        </w:rPr>
      </w:pPr>
    </w:p>
    <w:p w:rsidR="002959CE" w:rsidRDefault="002959CE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 346</w:t>
      </w:r>
    </w:p>
    <w:p w:rsidR="002959CE" w:rsidRDefault="002959CE" w:rsidP="003D01A8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от 27 июня 2016 года</w:t>
      </w:r>
    </w:p>
    <w:p w:rsidR="002959CE" w:rsidRDefault="002959CE" w:rsidP="003D01A8">
      <w:pPr>
        <w:tabs>
          <w:tab w:val="left" w:pos="1845"/>
        </w:tabs>
        <w:jc w:val="both"/>
        <w:rPr>
          <w:sz w:val="28"/>
          <w:szCs w:val="28"/>
        </w:rPr>
      </w:pPr>
    </w:p>
    <w:p w:rsidR="002959CE" w:rsidRDefault="002959CE" w:rsidP="003D01A8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2959CE" w:rsidRDefault="002959CE" w:rsidP="003D01A8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2959CE" w:rsidRDefault="002959CE" w:rsidP="003D01A8">
      <w:pPr>
        <w:rPr>
          <w:sz w:val="28"/>
          <w:szCs w:val="28"/>
        </w:rPr>
      </w:pPr>
      <w:r>
        <w:rPr>
          <w:sz w:val="28"/>
          <w:szCs w:val="28"/>
        </w:rPr>
        <w:t>Озинского муниципального района</w:t>
      </w:r>
    </w:p>
    <w:p w:rsidR="002959CE" w:rsidRDefault="002959CE" w:rsidP="003D01A8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2959CE" w:rsidRDefault="002959CE" w:rsidP="003D01A8">
      <w:pPr>
        <w:ind w:hanging="540"/>
        <w:rPr>
          <w:sz w:val="28"/>
          <w:szCs w:val="28"/>
        </w:rPr>
      </w:pPr>
    </w:p>
    <w:p w:rsidR="002959CE" w:rsidRPr="003D01A8" w:rsidRDefault="002959CE" w:rsidP="003D01A8">
      <w:pPr>
        <w:ind w:right="-6" w:firstLine="708"/>
        <w:jc w:val="both"/>
        <w:rPr>
          <w:sz w:val="28"/>
          <w:szCs w:val="28"/>
        </w:rPr>
      </w:pPr>
      <w:r w:rsidRPr="003D01A8">
        <w:rPr>
          <w:sz w:val="28"/>
          <w:szCs w:val="28"/>
        </w:rPr>
        <w:t>Заслушав и обсудив информацию начальника финансового управления администрации Озинского муниципального района Воронковой Е.Н.                        «О внесении изменений и дополнений в решение районного Собрания Озинского муниципального района от 22 декабря 2015 года № 303 «О бюджете Озинского муниципального района на 2016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14 октября 2014 года № 232, районное Собрание Озинского муниципального района Саратовской области</w:t>
      </w:r>
    </w:p>
    <w:p w:rsidR="002959CE" w:rsidRPr="003D01A8" w:rsidRDefault="002959CE" w:rsidP="003D01A8">
      <w:pPr>
        <w:ind w:right="175" w:hanging="540"/>
        <w:rPr>
          <w:sz w:val="28"/>
          <w:szCs w:val="28"/>
        </w:rPr>
      </w:pPr>
    </w:p>
    <w:p w:rsidR="002959CE" w:rsidRPr="003D01A8" w:rsidRDefault="002959CE" w:rsidP="003D01A8">
      <w:pPr>
        <w:ind w:right="175"/>
        <w:jc w:val="center"/>
        <w:rPr>
          <w:b/>
          <w:sz w:val="28"/>
          <w:szCs w:val="28"/>
        </w:rPr>
      </w:pPr>
      <w:r w:rsidRPr="003D01A8">
        <w:rPr>
          <w:b/>
          <w:sz w:val="28"/>
          <w:szCs w:val="28"/>
        </w:rPr>
        <w:t>РЕШИЛО:</w:t>
      </w:r>
    </w:p>
    <w:p w:rsidR="002959CE" w:rsidRPr="003D01A8" w:rsidRDefault="002959CE" w:rsidP="003D01A8">
      <w:pPr>
        <w:ind w:right="175"/>
        <w:jc w:val="center"/>
        <w:rPr>
          <w:b/>
          <w:sz w:val="28"/>
          <w:szCs w:val="28"/>
        </w:rPr>
      </w:pPr>
    </w:p>
    <w:p w:rsidR="002959CE" w:rsidRPr="003D01A8" w:rsidRDefault="002959CE" w:rsidP="003D01A8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 w:rsidRPr="003D01A8">
        <w:t>1. Внести в решение районного Собрания Озинского муниципального района от 22 декабря 2015 года № 303 «О бюджете Озинского муниципального района на 2016 год» (</w:t>
      </w:r>
      <w:r w:rsidRPr="003D01A8">
        <w:rPr>
          <w:color w:val="000000"/>
        </w:rPr>
        <w:t>с изменениями и дополнениями                от 22 января 2016 года № 317, от 29 февраля 2016 года № 319,                                         от 25 марта 2016 года № 324, от 25 апреля 2016 года № 336</w:t>
      </w:r>
      <w:r>
        <w:rPr>
          <w:color w:val="000000"/>
        </w:rPr>
        <w:t>,                                            от 31 мая 2016 года № 340</w:t>
      </w:r>
      <w:r w:rsidRPr="003D01A8">
        <w:rPr>
          <w:color w:val="000000"/>
        </w:rPr>
        <w:t>)</w:t>
      </w:r>
      <w:r w:rsidRPr="003D01A8">
        <w:rPr>
          <w:color w:val="FF0000"/>
        </w:rPr>
        <w:t xml:space="preserve"> </w:t>
      </w:r>
      <w:r w:rsidRPr="003D01A8">
        <w:t>следующие изменения и дополнения:</w:t>
      </w:r>
    </w:p>
    <w:p w:rsidR="002959CE" w:rsidRPr="003D01A8" w:rsidRDefault="002959CE" w:rsidP="00961969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 w:rsidRPr="003D01A8">
        <w:t>1</w:t>
      </w:r>
      <w:r w:rsidRPr="006214DC">
        <w:t>.1. Приложения 6, 7, 8, 9 изложить в новой редакции согласно приложениям 1, 2, 3, 4, к настоящему</w:t>
      </w:r>
      <w:r w:rsidRPr="003D01A8">
        <w:t xml:space="preserve"> решению.</w:t>
      </w:r>
    </w:p>
    <w:p w:rsidR="002959CE" w:rsidRPr="003D01A8" w:rsidRDefault="002959CE" w:rsidP="003D01A8">
      <w:pPr>
        <w:pStyle w:val="BodyTextIndent3"/>
        <w:tabs>
          <w:tab w:val="left" w:pos="0"/>
        </w:tabs>
        <w:spacing w:line="240" w:lineRule="auto"/>
        <w:ind w:left="0" w:firstLine="709"/>
      </w:pPr>
      <w:r w:rsidRPr="003D01A8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2959CE" w:rsidRPr="003D01A8" w:rsidRDefault="002959CE" w:rsidP="003D01A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3D01A8">
        <w:rPr>
          <w:sz w:val="28"/>
          <w:szCs w:val="28"/>
        </w:rPr>
        <w:t>3. Настоящее решение вступает в силу с момента его подписания.</w:t>
      </w:r>
    </w:p>
    <w:p w:rsidR="002959CE" w:rsidRDefault="002959CE" w:rsidP="003D01A8">
      <w:pPr>
        <w:rPr>
          <w:sz w:val="28"/>
          <w:szCs w:val="28"/>
        </w:rPr>
      </w:pPr>
    </w:p>
    <w:p w:rsidR="002959CE" w:rsidRDefault="002959CE" w:rsidP="003D01A8">
      <w:pPr>
        <w:rPr>
          <w:sz w:val="28"/>
          <w:szCs w:val="28"/>
        </w:rPr>
      </w:pPr>
    </w:p>
    <w:p w:rsidR="002959CE" w:rsidRDefault="002959CE" w:rsidP="003D01A8">
      <w:pPr>
        <w:rPr>
          <w:sz w:val="28"/>
          <w:szCs w:val="28"/>
        </w:rPr>
      </w:pPr>
      <w:bookmarkStart w:id="0" w:name="_GoBack"/>
      <w:bookmarkEnd w:id="0"/>
    </w:p>
    <w:p w:rsidR="002959CE" w:rsidRPr="008B3D13" w:rsidRDefault="002959CE" w:rsidP="003D01A8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8B3D13">
        <w:rPr>
          <w:sz w:val="28"/>
          <w:szCs w:val="28"/>
        </w:rPr>
        <w:t xml:space="preserve">Глава Озинского </w:t>
      </w:r>
    </w:p>
    <w:p w:rsidR="002959CE" w:rsidRPr="008B3D13" w:rsidRDefault="002959CE" w:rsidP="003D01A8">
      <w:pPr>
        <w:pStyle w:val="BodyText2"/>
        <w:tabs>
          <w:tab w:val="left" w:pos="0"/>
          <w:tab w:val="left" w:pos="6946"/>
        </w:tabs>
        <w:ind w:right="-1"/>
        <w:rPr>
          <w:b/>
          <w:sz w:val="28"/>
          <w:szCs w:val="28"/>
        </w:rPr>
      </w:pPr>
      <w:r w:rsidRPr="008B3D13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2959CE" w:rsidRPr="008B3D13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6385"/>
    <w:rsid w:val="00016A30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6F51"/>
    <w:rsid w:val="000B0E4B"/>
    <w:rsid w:val="000B2532"/>
    <w:rsid w:val="000B2E01"/>
    <w:rsid w:val="000B7365"/>
    <w:rsid w:val="000B7BE4"/>
    <w:rsid w:val="000B7F41"/>
    <w:rsid w:val="000C27E4"/>
    <w:rsid w:val="000C58DD"/>
    <w:rsid w:val="000D2874"/>
    <w:rsid w:val="000D2A6B"/>
    <w:rsid w:val="000D7703"/>
    <w:rsid w:val="000E1BEA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3B01"/>
    <w:rsid w:val="0013683A"/>
    <w:rsid w:val="00137143"/>
    <w:rsid w:val="00137E5C"/>
    <w:rsid w:val="001511F0"/>
    <w:rsid w:val="00151DF6"/>
    <w:rsid w:val="00152512"/>
    <w:rsid w:val="0015449D"/>
    <w:rsid w:val="0015588A"/>
    <w:rsid w:val="00162C75"/>
    <w:rsid w:val="00167902"/>
    <w:rsid w:val="00173551"/>
    <w:rsid w:val="00175693"/>
    <w:rsid w:val="00176E48"/>
    <w:rsid w:val="00182562"/>
    <w:rsid w:val="00187FCB"/>
    <w:rsid w:val="00190103"/>
    <w:rsid w:val="00193957"/>
    <w:rsid w:val="001940BE"/>
    <w:rsid w:val="001952BD"/>
    <w:rsid w:val="001A2CAD"/>
    <w:rsid w:val="001A53A3"/>
    <w:rsid w:val="001A670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7DB7"/>
    <w:rsid w:val="0026240B"/>
    <w:rsid w:val="00262729"/>
    <w:rsid w:val="00275FE5"/>
    <w:rsid w:val="00281B32"/>
    <w:rsid w:val="002848CF"/>
    <w:rsid w:val="002879E1"/>
    <w:rsid w:val="00287D3A"/>
    <w:rsid w:val="00291BCA"/>
    <w:rsid w:val="0029297F"/>
    <w:rsid w:val="00292E89"/>
    <w:rsid w:val="00293074"/>
    <w:rsid w:val="00295068"/>
    <w:rsid w:val="002959CE"/>
    <w:rsid w:val="002A012D"/>
    <w:rsid w:val="002A071F"/>
    <w:rsid w:val="002A0D47"/>
    <w:rsid w:val="002A146F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D6CFF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67123"/>
    <w:rsid w:val="0037521E"/>
    <w:rsid w:val="00377DB1"/>
    <w:rsid w:val="00381948"/>
    <w:rsid w:val="00381C53"/>
    <w:rsid w:val="0038240A"/>
    <w:rsid w:val="00383B53"/>
    <w:rsid w:val="0038648A"/>
    <w:rsid w:val="0038666A"/>
    <w:rsid w:val="00391B3F"/>
    <w:rsid w:val="00394614"/>
    <w:rsid w:val="003966C0"/>
    <w:rsid w:val="003A73DC"/>
    <w:rsid w:val="003B671B"/>
    <w:rsid w:val="003B74EB"/>
    <w:rsid w:val="003C2E00"/>
    <w:rsid w:val="003C30D1"/>
    <w:rsid w:val="003C73A8"/>
    <w:rsid w:val="003C7616"/>
    <w:rsid w:val="003D01A8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560B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BE0"/>
    <w:rsid w:val="00444D0D"/>
    <w:rsid w:val="00444DE1"/>
    <w:rsid w:val="00447694"/>
    <w:rsid w:val="004524AB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1EA5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4FFF"/>
    <w:rsid w:val="00586098"/>
    <w:rsid w:val="00587555"/>
    <w:rsid w:val="00594CC7"/>
    <w:rsid w:val="00595316"/>
    <w:rsid w:val="005A113F"/>
    <w:rsid w:val="005A54C2"/>
    <w:rsid w:val="005A63CA"/>
    <w:rsid w:val="005B10A2"/>
    <w:rsid w:val="005B506B"/>
    <w:rsid w:val="005B7FE8"/>
    <w:rsid w:val="005C0A22"/>
    <w:rsid w:val="005C16F3"/>
    <w:rsid w:val="005C1C50"/>
    <w:rsid w:val="005C5841"/>
    <w:rsid w:val="005D0FD3"/>
    <w:rsid w:val="005D175C"/>
    <w:rsid w:val="005D3D8D"/>
    <w:rsid w:val="005D4B93"/>
    <w:rsid w:val="005D77E5"/>
    <w:rsid w:val="005E2B4B"/>
    <w:rsid w:val="005F6754"/>
    <w:rsid w:val="005F7640"/>
    <w:rsid w:val="00604087"/>
    <w:rsid w:val="00612A3A"/>
    <w:rsid w:val="0061533A"/>
    <w:rsid w:val="006214DC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1F25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04D1"/>
    <w:rsid w:val="006B1C51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06A2A"/>
    <w:rsid w:val="00707CE2"/>
    <w:rsid w:val="00713506"/>
    <w:rsid w:val="00715773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61756"/>
    <w:rsid w:val="0076293E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95237"/>
    <w:rsid w:val="00797A9F"/>
    <w:rsid w:val="007A0AED"/>
    <w:rsid w:val="007A143A"/>
    <w:rsid w:val="007A2890"/>
    <w:rsid w:val="007A3494"/>
    <w:rsid w:val="007A4379"/>
    <w:rsid w:val="007A45E8"/>
    <w:rsid w:val="007B14D6"/>
    <w:rsid w:val="007B1E95"/>
    <w:rsid w:val="007B20C4"/>
    <w:rsid w:val="007B438E"/>
    <w:rsid w:val="007B4556"/>
    <w:rsid w:val="007B71D8"/>
    <w:rsid w:val="007C12A0"/>
    <w:rsid w:val="007C154A"/>
    <w:rsid w:val="007C242C"/>
    <w:rsid w:val="007C2FC0"/>
    <w:rsid w:val="007C33DA"/>
    <w:rsid w:val="007C400E"/>
    <w:rsid w:val="007D18EC"/>
    <w:rsid w:val="007D2F44"/>
    <w:rsid w:val="007E4C4F"/>
    <w:rsid w:val="007E7D43"/>
    <w:rsid w:val="007F2B12"/>
    <w:rsid w:val="007F39E1"/>
    <w:rsid w:val="007F3F0A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179EF"/>
    <w:rsid w:val="0082143A"/>
    <w:rsid w:val="00825E58"/>
    <w:rsid w:val="0082661A"/>
    <w:rsid w:val="00826A81"/>
    <w:rsid w:val="00827282"/>
    <w:rsid w:val="00830E88"/>
    <w:rsid w:val="00832C05"/>
    <w:rsid w:val="00834B8D"/>
    <w:rsid w:val="008350A9"/>
    <w:rsid w:val="0083574E"/>
    <w:rsid w:val="00836FE4"/>
    <w:rsid w:val="008416B3"/>
    <w:rsid w:val="008429AA"/>
    <w:rsid w:val="00844182"/>
    <w:rsid w:val="00845795"/>
    <w:rsid w:val="008556FC"/>
    <w:rsid w:val="00861CFE"/>
    <w:rsid w:val="00865FE7"/>
    <w:rsid w:val="00870803"/>
    <w:rsid w:val="00870E9D"/>
    <w:rsid w:val="00871C88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A68FF"/>
    <w:rsid w:val="008B0749"/>
    <w:rsid w:val="008B3D13"/>
    <w:rsid w:val="008B5D24"/>
    <w:rsid w:val="008B726D"/>
    <w:rsid w:val="008C3DEC"/>
    <w:rsid w:val="008C40DE"/>
    <w:rsid w:val="008C7386"/>
    <w:rsid w:val="008D0A3E"/>
    <w:rsid w:val="008D4B8E"/>
    <w:rsid w:val="008D773F"/>
    <w:rsid w:val="008E344A"/>
    <w:rsid w:val="008E6C01"/>
    <w:rsid w:val="008F24A1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1969"/>
    <w:rsid w:val="009626E3"/>
    <w:rsid w:val="009665ED"/>
    <w:rsid w:val="009679EC"/>
    <w:rsid w:val="009709A0"/>
    <w:rsid w:val="00975A41"/>
    <w:rsid w:val="00975B25"/>
    <w:rsid w:val="00982EFA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309E"/>
    <w:rsid w:val="00A93509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0103"/>
    <w:rsid w:val="00AD1E6C"/>
    <w:rsid w:val="00AD2CE4"/>
    <w:rsid w:val="00AE002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1DE8"/>
    <w:rsid w:val="00B129A4"/>
    <w:rsid w:val="00B134C6"/>
    <w:rsid w:val="00B2630A"/>
    <w:rsid w:val="00B30A76"/>
    <w:rsid w:val="00B32B19"/>
    <w:rsid w:val="00B33505"/>
    <w:rsid w:val="00B41F09"/>
    <w:rsid w:val="00B446CC"/>
    <w:rsid w:val="00B467D7"/>
    <w:rsid w:val="00B507DB"/>
    <w:rsid w:val="00B50A66"/>
    <w:rsid w:val="00B53390"/>
    <w:rsid w:val="00B579B4"/>
    <w:rsid w:val="00B636B5"/>
    <w:rsid w:val="00B64BEC"/>
    <w:rsid w:val="00B6517B"/>
    <w:rsid w:val="00B66621"/>
    <w:rsid w:val="00B67297"/>
    <w:rsid w:val="00B71483"/>
    <w:rsid w:val="00B72E69"/>
    <w:rsid w:val="00B73CBB"/>
    <w:rsid w:val="00B76150"/>
    <w:rsid w:val="00B77256"/>
    <w:rsid w:val="00B77C29"/>
    <w:rsid w:val="00B91B4A"/>
    <w:rsid w:val="00B94079"/>
    <w:rsid w:val="00B95B47"/>
    <w:rsid w:val="00BA7D38"/>
    <w:rsid w:val="00BB237D"/>
    <w:rsid w:val="00BB3A4C"/>
    <w:rsid w:val="00BC4A90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8E1"/>
    <w:rsid w:val="00C129A1"/>
    <w:rsid w:val="00C12DD3"/>
    <w:rsid w:val="00C14F2B"/>
    <w:rsid w:val="00C24FF6"/>
    <w:rsid w:val="00C314CD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56E75"/>
    <w:rsid w:val="00C60FA1"/>
    <w:rsid w:val="00C6463B"/>
    <w:rsid w:val="00C7137C"/>
    <w:rsid w:val="00C71CED"/>
    <w:rsid w:val="00C73231"/>
    <w:rsid w:val="00C74CFA"/>
    <w:rsid w:val="00C76CCB"/>
    <w:rsid w:val="00C80AA4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A6659"/>
    <w:rsid w:val="00CB1A52"/>
    <w:rsid w:val="00CB3728"/>
    <w:rsid w:val="00CB46EA"/>
    <w:rsid w:val="00CB5278"/>
    <w:rsid w:val="00CB6500"/>
    <w:rsid w:val="00CC2F78"/>
    <w:rsid w:val="00CC5D6D"/>
    <w:rsid w:val="00CD2B90"/>
    <w:rsid w:val="00CD780F"/>
    <w:rsid w:val="00CE2C11"/>
    <w:rsid w:val="00CE5553"/>
    <w:rsid w:val="00CE5A63"/>
    <w:rsid w:val="00CF336D"/>
    <w:rsid w:val="00CF4425"/>
    <w:rsid w:val="00CF4671"/>
    <w:rsid w:val="00CF58CF"/>
    <w:rsid w:val="00CF74F4"/>
    <w:rsid w:val="00D01347"/>
    <w:rsid w:val="00D06C9A"/>
    <w:rsid w:val="00D113C5"/>
    <w:rsid w:val="00D113E2"/>
    <w:rsid w:val="00D1393D"/>
    <w:rsid w:val="00D164DA"/>
    <w:rsid w:val="00D33DD2"/>
    <w:rsid w:val="00D3420F"/>
    <w:rsid w:val="00D40646"/>
    <w:rsid w:val="00D40D76"/>
    <w:rsid w:val="00D412A9"/>
    <w:rsid w:val="00D41C22"/>
    <w:rsid w:val="00D4290F"/>
    <w:rsid w:val="00D472B8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8668E"/>
    <w:rsid w:val="00D9222A"/>
    <w:rsid w:val="00D9732A"/>
    <w:rsid w:val="00DA0543"/>
    <w:rsid w:val="00DA2C0B"/>
    <w:rsid w:val="00DB000D"/>
    <w:rsid w:val="00DB0DFE"/>
    <w:rsid w:val="00DB691D"/>
    <w:rsid w:val="00DB7EE0"/>
    <w:rsid w:val="00DC2074"/>
    <w:rsid w:val="00DC5253"/>
    <w:rsid w:val="00DC5E0F"/>
    <w:rsid w:val="00DC6E9C"/>
    <w:rsid w:val="00DC7C53"/>
    <w:rsid w:val="00DC7CEB"/>
    <w:rsid w:val="00DE026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BDF"/>
    <w:rsid w:val="00E106EA"/>
    <w:rsid w:val="00E11B0C"/>
    <w:rsid w:val="00E13FA0"/>
    <w:rsid w:val="00E172BD"/>
    <w:rsid w:val="00E26A16"/>
    <w:rsid w:val="00E31337"/>
    <w:rsid w:val="00E31ABC"/>
    <w:rsid w:val="00E31C2D"/>
    <w:rsid w:val="00E3481D"/>
    <w:rsid w:val="00E34AB0"/>
    <w:rsid w:val="00E34F6C"/>
    <w:rsid w:val="00E42F97"/>
    <w:rsid w:val="00E4625D"/>
    <w:rsid w:val="00E47BF5"/>
    <w:rsid w:val="00E56F5F"/>
    <w:rsid w:val="00E6049F"/>
    <w:rsid w:val="00E607C9"/>
    <w:rsid w:val="00E65D42"/>
    <w:rsid w:val="00E67ED7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06A6"/>
    <w:rsid w:val="00EC3BB9"/>
    <w:rsid w:val="00EC3C81"/>
    <w:rsid w:val="00ED0615"/>
    <w:rsid w:val="00ED23BE"/>
    <w:rsid w:val="00EE7CE8"/>
    <w:rsid w:val="00EF17D9"/>
    <w:rsid w:val="00EF2539"/>
    <w:rsid w:val="00EF42B2"/>
    <w:rsid w:val="00F00DE1"/>
    <w:rsid w:val="00F017B9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6FCF"/>
    <w:rsid w:val="00F3263B"/>
    <w:rsid w:val="00F33852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61889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169"/>
    <w:rsid w:val="00FA29A0"/>
    <w:rsid w:val="00FA441A"/>
    <w:rsid w:val="00FA7599"/>
    <w:rsid w:val="00FB123F"/>
    <w:rsid w:val="00FB3A67"/>
    <w:rsid w:val="00FB3B21"/>
    <w:rsid w:val="00FB3F70"/>
    <w:rsid w:val="00FB4845"/>
    <w:rsid w:val="00FB4A16"/>
    <w:rsid w:val="00FB6F56"/>
    <w:rsid w:val="00FB7576"/>
    <w:rsid w:val="00FC070A"/>
    <w:rsid w:val="00FC0A0B"/>
    <w:rsid w:val="00FC1957"/>
    <w:rsid w:val="00FC1DFC"/>
    <w:rsid w:val="00FC5F7C"/>
    <w:rsid w:val="00FD1324"/>
    <w:rsid w:val="00FD6D83"/>
    <w:rsid w:val="00FE0AAC"/>
    <w:rsid w:val="00FF09DF"/>
    <w:rsid w:val="00FF3B4D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1316B9"/>
    <w:pPr>
      <w:ind w:left="708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1A670D"/>
    <w:rPr>
      <w:rFonts w:eastAsia="Calibri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3587"/>
    <w:rPr>
      <w:rFonts w:ascii="Times New Roman" w:hAnsi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4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557</TotalTime>
  <Pages>1</Pages>
  <Words>299</Words>
  <Characters>1705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503</cp:revision>
  <cp:lastPrinted>2016-03-30T06:56:00Z</cp:lastPrinted>
  <dcterms:created xsi:type="dcterms:W3CDTF">2013-01-30T12:26:00Z</dcterms:created>
  <dcterms:modified xsi:type="dcterms:W3CDTF">2016-09-07T13:01:00Z</dcterms:modified>
</cp:coreProperties>
</file>